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2E23B" w14:textId="77777777" w:rsidR="00056780" w:rsidRDefault="00056780" w:rsidP="000567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MEER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74DB7CB" w14:textId="77777777" w:rsidR="00056780" w:rsidRDefault="00056780" w:rsidP="000567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B90AFBB" w14:textId="77777777" w:rsidR="00056780" w:rsidRDefault="00056780" w:rsidP="000567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8B24943" w14:textId="77777777" w:rsidR="00056780" w:rsidRDefault="00056780" w:rsidP="000567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AB16F3F" w14:textId="77777777" w:rsidR="00056780" w:rsidRDefault="00056780" w:rsidP="000567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0405B0E9" w14:textId="77777777" w:rsidR="00056780" w:rsidRDefault="00056780" w:rsidP="000567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69609935" w14:textId="77777777" w:rsidR="00056780" w:rsidRPr="00065994" w:rsidRDefault="00056780" w:rsidP="0005678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9E279CB" w14:textId="77777777" w:rsidR="00056780" w:rsidRDefault="00056780" w:rsidP="0005678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0673E08" w14:textId="77777777" w:rsidR="00056780" w:rsidRDefault="00056780" w:rsidP="000567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3C39837" w14:textId="77777777" w:rsidR="00056780" w:rsidRDefault="00056780" w:rsidP="000567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1B3519F" w14:textId="77777777" w:rsidR="00056780" w:rsidRDefault="00056780" w:rsidP="000567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December 2023</w:t>
      </w:r>
    </w:p>
    <w:p w14:paraId="571876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D8AE" w14:textId="77777777" w:rsidR="00056780" w:rsidRDefault="00056780" w:rsidP="009139A6">
      <w:r>
        <w:separator/>
      </w:r>
    </w:p>
  </w:endnote>
  <w:endnote w:type="continuationSeparator" w:id="0">
    <w:p w14:paraId="00CBCA68" w14:textId="77777777" w:rsidR="00056780" w:rsidRDefault="000567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731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D2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477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1B1FD" w14:textId="77777777" w:rsidR="00056780" w:rsidRDefault="00056780" w:rsidP="009139A6">
      <w:r>
        <w:separator/>
      </w:r>
    </w:p>
  </w:footnote>
  <w:footnote w:type="continuationSeparator" w:id="0">
    <w:p w14:paraId="64575B36" w14:textId="77777777" w:rsidR="00056780" w:rsidRDefault="000567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FE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881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64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780"/>
    <w:rsid w:val="0005678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A48A4"/>
  <w15:chartTrackingRefBased/>
  <w15:docId w15:val="{11932FAB-4375-4842-BBC8-EE118C5E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2024-02-22T07:56:00Z</dcterms:created>
  <dcterms:modified xsi:type="dcterms:W3CDTF">2024-02-22T07:57:00Z</dcterms:modified>
</cp:coreProperties>
</file>